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Staffordshire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Staffordshire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Staffordshire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Staffordshire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Staffordshire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Staffordshire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South Staffordshire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Staffordshire is estimated to be </w:t>
      </w:r>
      <w:r w:rsidRPr="00773DF7">
        <w:rPr>
          <w:rFonts w:ascii="Libre Franklin Light" w:eastAsia="Times New Roman" w:hAnsi="Libre Franklin Light" w:cs="Calibri Light"/>
          <w:b/>
          <w:bCs/>
          <w:color w:val="C45911" w:themeColor="accent2" w:themeShade="BF"/>
        </w:rPr>
        <w:t xml:space="preserve">£1,938,213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Staffordshire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Staffordshire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Staffordshire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Staffordshire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Staf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Staffordshire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Staf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Staffordshire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Staffordshire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Staf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Staffordshire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Staffordshire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Staffordshire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Staffordshire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Staffordshire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Staffordshire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£1,938,213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Staffordshire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£31,570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£652,892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£46,771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£13,154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£24,116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£1,169,710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£1,938,213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Staffordshire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Staffordshire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Staffordshire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Staffordshire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Staffordshire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Staffordshire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Staffordshire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Staffordshire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Staffordshire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Staffordshire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Staffordshire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Staffordshire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889ECB1-4788-43CF-93AF-9B0A5BD50C2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